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9F32F" w14:textId="77777777" w:rsidR="00772898" w:rsidRPr="008642EC" w:rsidRDefault="00772898" w:rsidP="0077289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A23586B" w14:textId="77777777" w:rsidR="00772898" w:rsidRPr="00992C7B" w:rsidRDefault="00772898" w:rsidP="00772898">
      <w:pPr>
        <w:pStyle w:val="BasicParagraph"/>
        <w:suppressAutoHyphens/>
        <w:spacing w:line="240" w:lineRule="auto"/>
        <w:rPr>
          <w:rFonts w:ascii="Times New Roman" w:hAnsi="Times New Roman" w:cs="Times New Roman"/>
          <w:b/>
          <w:bCs/>
          <w:color w:val="000000" w:themeColor="text1"/>
          <w:sz w:val="12"/>
          <w:szCs w:val="12"/>
        </w:rPr>
      </w:pPr>
    </w:p>
    <w:p w14:paraId="1903F4F0" w14:textId="77777777" w:rsidR="00772898" w:rsidRPr="00582653" w:rsidRDefault="00772898" w:rsidP="0077289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7D85C86" w14:textId="77777777" w:rsidR="00772898" w:rsidRDefault="00772898" w:rsidP="0077289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2626981" w14:textId="77777777" w:rsidR="00772898" w:rsidRDefault="00772898" w:rsidP="0077289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4765820" w14:textId="77777777" w:rsidR="00772898" w:rsidRPr="00582653" w:rsidRDefault="00772898" w:rsidP="0077289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4E750B4" wp14:editId="290FD7E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1F8A6E" w14:textId="07BC3B16" w:rsidR="00772898" w:rsidRDefault="00772898" w:rsidP="0077289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40E90C1" w14:textId="77777777" w:rsidR="00772898" w:rsidRDefault="00772898" w:rsidP="0077289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DD3FA15" w14:textId="77777777" w:rsidR="00772898" w:rsidRPr="00582653" w:rsidRDefault="00772898" w:rsidP="0077289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82DB36C" w14:textId="77777777" w:rsidR="00772898" w:rsidRPr="00582653" w:rsidRDefault="00772898" w:rsidP="0077289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C490E20" w14:textId="77777777" w:rsidR="00772898" w:rsidRPr="008642EC" w:rsidRDefault="00772898" w:rsidP="0077289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9AFBDF0" w14:textId="77777777" w:rsidR="00772898" w:rsidRPr="008642EC" w:rsidRDefault="00772898" w:rsidP="0077289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61671A2" w14:textId="77777777" w:rsidR="00772898" w:rsidRPr="00582653" w:rsidRDefault="00772898" w:rsidP="0077289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6123EB3" w14:textId="77777777" w:rsidR="00772898" w:rsidRPr="008642EC" w:rsidRDefault="00772898" w:rsidP="0077289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4FC339D" w14:textId="77777777" w:rsidR="00772898" w:rsidRPr="008642EC" w:rsidRDefault="00772898" w:rsidP="0077289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A54FF08" w14:textId="77777777" w:rsidR="00772898" w:rsidRPr="00992C7B" w:rsidRDefault="00772898" w:rsidP="00772898">
      <w:pPr>
        <w:pStyle w:val="BasicParagraph"/>
        <w:suppressAutoHyphens/>
        <w:spacing w:line="240" w:lineRule="auto"/>
        <w:ind w:left="1440"/>
        <w:rPr>
          <w:rFonts w:ascii="Times New Roman" w:hAnsi="Times New Roman" w:cs="Times New Roman"/>
          <w:color w:val="000000" w:themeColor="text1"/>
          <w:sz w:val="12"/>
          <w:szCs w:val="12"/>
        </w:rPr>
      </w:pPr>
    </w:p>
    <w:p w14:paraId="79C88615" w14:textId="77777777" w:rsidR="00772898" w:rsidRPr="00582653" w:rsidRDefault="00772898" w:rsidP="0077289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CCCCBF7" w14:textId="77777777" w:rsidR="00772898" w:rsidRDefault="00772898" w:rsidP="0077289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7B991C7" w14:textId="77777777" w:rsidR="00772898" w:rsidRPr="00992C7B" w:rsidRDefault="00772898" w:rsidP="00772898">
      <w:pPr>
        <w:pStyle w:val="BasicParagraph"/>
        <w:suppressAutoHyphens/>
        <w:spacing w:line="240" w:lineRule="auto"/>
        <w:ind w:left="1440"/>
        <w:rPr>
          <w:rFonts w:ascii="Times New Roman" w:hAnsi="Times New Roman" w:cs="Times New Roman"/>
          <w:color w:val="000000" w:themeColor="text1"/>
          <w:sz w:val="12"/>
          <w:szCs w:val="12"/>
        </w:rPr>
      </w:pPr>
    </w:p>
    <w:p w14:paraId="251A7156" w14:textId="77777777" w:rsidR="00772898" w:rsidRDefault="00772898" w:rsidP="0077289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27AB568" w14:textId="77777777" w:rsidR="00772898" w:rsidRPr="00B87FFB" w:rsidRDefault="00772898" w:rsidP="00772898">
      <w:pPr>
        <w:pStyle w:val="BasicParagraph"/>
        <w:suppressAutoHyphens/>
        <w:spacing w:line="240" w:lineRule="auto"/>
        <w:ind w:left="1440"/>
        <w:rPr>
          <w:rFonts w:ascii="Times New Roman" w:hAnsi="Times New Roman" w:cs="Times New Roman"/>
          <w:color w:val="000000" w:themeColor="text1"/>
          <w:sz w:val="10"/>
          <w:szCs w:val="10"/>
        </w:rPr>
      </w:pPr>
    </w:p>
    <w:p w14:paraId="388DFCFF" w14:textId="77777777" w:rsidR="00772898" w:rsidRDefault="00772898" w:rsidP="0077289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A2F8E8B" w14:textId="77777777" w:rsidR="00772898" w:rsidRPr="000B1EEC" w:rsidRDefault="00772898" w:rsidP="00772898">
      <w:pPr>
        <w:pStyle w:val="BasicParagraph"/>
        <w:suppressAutoHyphens/>
        <w:spacing w:line="240" w:lineRule="auto"/>
        <w:rPr>
          <w:rFonts w:ascii="Times New Roman" w:hAnsi="Times New Roman" w:cs="Times New Roman"/>
          <w:color w:val="000000" w:themeColor="text1"/>
          <w:sz w:val="10"/>
          <w:szCs w:val="10"/>
        </w:rPr>
      </w:pPr>
    </w:p>
    <w:p w14:paraId="48AA4CEC" w14:textId="5B337702" w:rsidR="00772898" w:rsidRDefault="00772898" w:rsidP="0077289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D1E9D0C" w14:textId="77777777" w:rsidR="00772898" w:rsidRDefault="00772898">
      <w:pPr>
        <w:spacing w:before="0" w:after="160" w:line="259" w:lineRule="auto"/>
        <w:rPr>
          <w:rFonts w:ascii="Calibri" w:eastAsiaTheme="majorEastAsia" w:hAnsi="Calibri" w:cstheme="majorBidi"/>
          <w:b/>
          <w:color w:val="0031A7" w:themeColor="text2"/>
          <w:sz w:val="32"/>
          <w:szCs w:val="32"/>
        </w:rPr>
      </w:pPr>
      <w:r>
        <w:br w:type="page"/>
      </w:r>
    </w:p>
    <w:p w14:paraId="0D800EAE" w14:textId="4855C2CA"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772898">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2898"/>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7289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7289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0F05B-16D8-469C-956A-087E56A1551E}"/>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2860A23-A560-434D-9C59-DB77C0EE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2023-07-05T04:49:00Z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